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5E81F6A1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#14</w:t>
      </w:r>
      <w:r w:rsidR="00BE4F4A">
        <w:rPr>
          <w:rFonts w:hint="eastAsia"/>
          <w:b/>
          <w:noProof/>
          <w:sz w:val="24"/>
          <w:lang w:eastAsia="zh-CN"/>
        </w:rPr>
        <w:t>7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E4F4A">
        <w:rPr>
          <w:rFonts w:hint="eastAsia"/>
          <w:b/>
          <w:noProof/>
          <w:sz w:val="24"/>
          <w:lang w:eastAsia="zh-CN"/>
        </w:rPr>
        <w:t>4</w:t>
      </w:r>
      <w:r w:rsidR="00B12F4F">
        <w:rPr>
          <w:rFonts w:hint="eastAsia"/>
          <w:b/>
          <w:noProof/>
          <w:sz w:val="24"/>
          <w:lang w:eastAsia="zh-CN"/>
        </w:rPr>
        <w:t>2454</w:t>
      </w:r>
      <w:bookmarkStart w:id="2" w:name="_GoBack"/>
      <w:bookmarkEnd w:id="2"/>
    </w:p>
    <w:p w14:paraId="54F236AC" w14:textId="20C620B8" w:rsidR="00960346" w:rsidRDefault="00BE4F4A" w:rsidP="00960346">
      <w:pPr>
        <w:pStyle w:val="CRCoverPage"/>
        <w:outlineLvl w:val="0"/>
        <w:rPr>
          <w:b/>
          <w:noProof/>
          <w:sz w:val="24"/>
        </w:rPr>
      </w:pPr>
      <w:r w:rsidRPr="00325BE8">
        <w:rPr>
          <w:b/>
          <w:noProof/>
          <w:sz w:val="24"/>
          <w:lang w:eastAsia="zh-CN"/>
        </w:rPr>
        <w:t>Changsha, China, 15 – 19 April 202</w:t>
      </w:r>
      <w:r>
        <w:rPr>
          <w:rFonts w:hint="eastAsia"/>
          <w:b/>
          <w:noProof/>
          <w:sz w:val="24"/>
          <w:lang w:eastAsia="zh-CN"/>
        </w:rPr>
        <w:t>4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</w:p>
    <w:p w14:paraId="4199EAEF" w14:textId="112240A8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proximity based services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7118CC7C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64889A7B" w14:textId="67BBF70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>CT aspects of proximity based services in 5GS Phase 3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</w:t>
            </w:r>
            <w:r w:rsidR="005955E6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1F0F055A" w14:textId="47440D42" w:rsidR="008835FC" w:rsidRPr="002043DF" w:rsidRDefault="005955E6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3" w:name="OLE_LINK9"/>
            <w:bookmarkStart w:id="4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3"/>
      <w:bookmarkEnd w:id="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5" w:name="OLE_LINK4"/>
            <w:bookmarkStart w:id="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  <w:lang w:val="en-US" w:eastAsia="zh-CN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  <w:rPr>
                <w:lang w:eastAsia="zh-CN"/>
              </w:rPr>
            </w:pPr>
            <w:r w:rsidRPr="0098371A">
              <w:rPr>
                <w:lang w:eastAsia="zh-CN"/>
              </w:rPr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  <w:rPr>
                <w:lang w:eastAsia="zh-CN"/>
              </w:rPr>
            </w:pPr>
            <w:r w:rsidRPr="0098371A">
              <w:rPr>
                <w:lang w:eastAsia="zh-CN"/>
              </w:rPr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 xml:space="preserve">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</w:tbl>
    <w:bookmarkEnd w:id="5"/>
    <w:bookmarkEnd w:id="6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308C0FEF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</w:t>
      </w:r>
      <w:r w:rsidR="00C40345">
        <w:rPr>
          <w:rFonts w:eastAsiaTheme="minorEastAsia" w:hint="eastAsia"/>
          <w:lang w:eastAsia="zh-CN"/>
        </w:rPr>
        <w:t>3</w:t>
      </w:r>
      <w:r w:rsidRPr="00662EA5">
        <w:t xml:space="preserve"> is a Rel-1</w:t>
      </w:r>
      <w:r w:rsidR="005B7629" w:rsidRPr="00662EA5">
        <w:rPr>
          <w:rFonts w:eastAsiaTheme="minorEastAsia" w:hint="eastAsia"/>
          <w:lang w:eastAsia="zh-CN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r w:rsidR="008122A8" w:rsidRPr="00662EA5">
        <w:t>proximity based</w:t>
      </w:r>
      <w:r w:rsidRPr="00662EA5">
        <w:t xml:space="preserve"> services</w:t>
      </w:r>
      <w:r w:rsidR="00832F3B" w:rsidRPr="00662EA5">
        <w:rPr>
          <w:rFonts w:eastAsiaTheme="minorEastAsia" w:hint="eastAsia"/>
          <w:lang w:eastAsia="zh-CN"/>
        </w:rPr>
        <w:t xml:space="preserve"> Phase </w:t>
      </w:r>
      <w:r w:rsidR="00C40345">
        <w:rPr>
          <w:rFonts w:eastAsiaTheme="minorEastAsia" w:hint="eastAsia"/>
          <w:lang w:eastAsia="zh-CN"/>
        </w:rPr>
        <w:t>3</w:t>
      </w:r>
      <w:r w:rsidR="00FE25E9" w:rsidRPr="00662EA5">
        <w:t>:</w:t>
      </w:r>
    </w:p>
    <w:p w14:paraId="529A6B52" w14:textId="68567EC1" w:rsidR="004A197D" w:rsidRPr="00662EA5" w:rsidRDefault="00F264DD" w:rsidP="004A197D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  <w:lang w:eastAsia="zh-CN"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  <w:lang w:eastAsia="zh-CN"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  <w:lang w:eastAsia="zh-CN"/>
        </w:rPr>
        <w:t>304</w:t>
      </w:r>
      <w:r w:rsidR="00087D37" w:rsidRPr="00662EA5">
        <w:rPr>
          <w:rFonts w:eastAsiaTheme="minorEastAsia" w:hint="eastAsia"/>
          <w:iCs/>
          <w:lang w:eastAsia="zh-CN"/>
        </w:rPr>
        <w:t xml:space="preserve"> for support of</w:t>
      </w:r>
      <w:r w:rsidR="00087D37" w:rsidRPr="00662EA5">
        <w:t xml:space="preserve"> proximity based services</w:t>
      </w:r>
      <w:r w:rsidR="00087D37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="00BE43C5" w:rsidRPr="00662EA5">
        <w:rPr>
          <w:rFonts w:eastAsiaTheme="minorEastAsia" w:hint="eastAsia"/>
          <w:iCs/>
          <w:lang w:eastAsia="zh-CN"/>
        </w:rPr>
        <w:t>; and</w:t>
      </w:r>
    </w:p>
    <w:p w14:paraId="63800E91" w14:textId="62C0E260" w:rsidR="005C5891" w:rsidRPr="00662EA5" w:rsidRDefault="00F264DD">
      <w:pPr>
        <w:pStyle w:val="B1"/>
      </w:pPr>
      <w:r w:rsidRPr="00662EA5"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  <w:lang w:eastAsia="zh-CN"/>
        </w:rPr>
        <w:t>e</w:t>
      </w:r>
      <w:r w:rsidR="005C3379" w:rsidRPr="005C3379">
        <w:t xml:space="preserve">nhancement for </w:t>
      </w:r>
      <w:r w:rsidR="00283AFD" w:rsidRPr="00662EA5">
        <w:t>proximity based services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="00283AFD" w:rsidRPr="00662EA5">
        <w:t>.</w:t>
      </w:r>
    </w:p>
    <w:p w14:paraId="3478E2EF" w14:textId="0E4EB000" w:rsidR="000F79AD" w:rsidRPr="00662EA5" w:rsidRDefault="000F79AD" w:rsidP="000F79AD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Pr="00662EA5">
        <w:rPr>
          <w:rFonts w:hint="eastAsia"/>
          <w:lang w:eastAsia="zh-CN"/>
        </w:rPr>
        <w:t>proximity based</w:t>
      </w:r>
      <w:r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134A66AE" w:rsidR="00FA73EE" w:rsidRPr="00662EA5" w:rsidRDefault="003043FD" w:rsidP="003043FD">
      <w:pPr>
        <w:rPr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>ts of proximity based</w:t>
      </w:r>
      <w:r w:rsidRPr="00662EA5">
        <w:t xml:space="preserve">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</w:t>
      </w:r>
      <w:r w:rsidR="006A50BA">
        <w:rPr>
          <w:rFonts w:eastAsiaTheme="minorEastAsia" w:hint="eastAsia"/>
          <w:lang w:eastAsia="zh-CN"/>
        </w:rPr>
        <w:t>3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  <w:lang w:eastAsia="zh-CN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rFonts w:eastAsiaTheme="minorEastAsia"/>
          <w:lang w:eastAsia="zh-CN"/>
        </w:rPr>
      </w:pPr>
      <w:r w:rsidRPr="00662EA5">
        <w:t xml:space="preserve">The work shall be started only after the applicable normative </w:t>
      </w:r>
      <w:r w:rsidR="00E47B86" w:rsidRPr="00662EA5">
        <w:rPr>
          <w:rFonts w:hint="eastAsia"/>
          <w:lang w:eastAsia="zh-CN"/>
        </w:rPr>
        <w:t>SA</w:t>
      </w:r>
      <w:r w:rsidRPr="00662EA5">
        <w:t>2 requirements are available.</w:t>
      </w:r>
    </w:p>
    <w:p w14:paraId="610D402B" w14:textId="2330F9C6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</w:t>
      </w:r>
      <w:r>
        <w:t xml:space="preserve">n normative work in </w:t>
      </w:r>
      <w:r w:rsidRPr="0031783E">
        <w:rPr>
          <w:rFonts w:hint="eastAsia"/>
        </w:rPr>
        <w:t>Stage 2</w:t>
      </w:r>
      <w:r>
        <w:t>):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1F049740" w14:textId="55D83751" w:rsidR="00457893" w:rsidRDefault="00520253" w:rsidP="00054DD7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  <w:lang w:eastAsia="zh-CN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  <w:lang w:eastAsia="zh-CN"/>
        </w:rPr>
        <w:t>r</w:t>
      </w:r>
      <w:r w:rsidR="00054DD7" w:rsidRPr="00054DD7">
        <w:t>elay</w:t>
      </w:r>
      <w:r w:rsidR="00054DD7">
        <w:rPr>
          <w:rFonts w:eastAsia="宋体" w:hint="eastAsia"/>
          <w:lang w:eastAsia="zh-CN"/>
        </w:rPr>
        <w:t xml:space="preserve">, i.e. </w:t>
      </w:r>
      <w:r w:rsidR="00054DD7"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remote </w:t>
      </w:r>
      <w:r w:rsidR="00054DD7" w:rsidRPr="00662EA5">
        <w:rPr>
          <w:rFonts w:eastAsia="宋体"/>
          <w:lang w:eastAsia="ko-KR"/>
        </w:rPr>
        <w:t>UEs via</w:t>
      </w:r>
      <w:r w:rsidR="00054DD7" w:rsidRPr="00662EA5">
        <w:rPr>
          <w:rFonts w:eastAsia="宋体" w:hint="eastAsia"/>
          <w:lang w:eastAsia="zh-CN"/>
        </w:rPr>
        <w:t xml:space="preserve"> </w:t>
      </w:r>
      <w:r w:rsidR="00054DD7">
        <w:rPr>
          <w:rFonts w:eastAsia="宋体" w:hint="eastAsia"/>
          <w:lang w:eastAsia="zh-CN"/>
        </w:rPr>
        <w:t>more than one</w:t>
      </w:r>
      <w:r w:rsidR="00054DD7" w:rsidRPr="00662EA5">
        <w:rPr>
          <w:rFonts w:eastAsia="宋体" w:hint="eastAsia"/>
          <w:lang w:eastAsia="zh-CN"/>
        </w:rPr>
        <w:t xml:space="preserve"> UE-to-</w:t>
      </w:r>
      <w:r w:rsidR="00C60096">
        <w:rPr>
          <w:rFonts w:eastAsiaTheme="minorEastAsia" w:hint="eastAsia"/>
          <w:lang w:eastAsia="zh-CN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  <w:lang w:eastAsia="zh-CN"/>
        </w:rPr>
        <w:t xml:space="preserve"> relay UE over NR PC5 interface,</w:t>
      </w:r>
      <w:r w:rsidR="0063286B" w:rsidRPr="00662EA5">
        <w:rPr>
          <w:rFonts w:eastAsia="宋体" w:hint="eastAsia"/>
          <w:lang w:eastAsia="zh-CN"/>
        </w:rPr>
        <w:t xml:space="preserve"> including</w:t>
      </w:r>
      <w:r w:rsidR="00457893">
        <w:rPr>
          <w:rFonts w:eastAsia="宋体" w:hint="eastAsia"/>
          <w:lang w:eastAsia="zh-CN"/>
        </w:rPr>
        <w:t>:</w:t>
      </w:r>
    </w:p>
    <w:p w14:paraId="71A23621" w14:textId="1A3C2BF2" w:rsidR="00F94FD1" w:rsidRDefault="00457893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054DD7" w:rsidRPr="00457893">
        <w:rPr>
          <w:rFonts w:hint="eastAsia"/>
        </w:rPr>
        <w:t xml:space="preserve">multi-hop </w:t>
      </w:r>
      <w:r w:rsidR="0063286B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63286B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63286B" w:rsidRPr="00662EA5">
        <w:rPr>
          <w:rFonts w:hint="eastAsia"/>
        </w:rPr>
        <w:t xml:space="preserve"> discovery</w:t>
      </w:r>
      <w:r w:rsidR="009D1D69" w:rsidRPr="00457893">
        <w:rPr>
          <w:rFonts w:hint="eastAsia"/>
        </w:rPr>
        <w:t xml:space="preserve"> (both model A and model B)</w:t>
      </w:r>
      <w:r w:rsidR="00F94FD1">
        <w:rPr>
          <w:rFonts w:eastAsiaTheme="minorEastAsia" w:hint="eastAsia"/>
          <w:lang w:eastAsia="zh-CN"/>
        </w:rPr>
        <w:t>;</w:t>
      </w:r>
    </w:p>
    <w:p w14:paraId="7778EEDB" w14:textId="77777777" w:rsidR="00F94FD1" w:rsidRDefault="00F94FD1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457893">
        <w:rPr>
          <w:rFonts w:hint="eastAsia"/>
        </w:rPr>
        <w:t xml:space="preserve">multi-hop </w:t>
      </w:r>
      <w:r w:rsidR="009B2C72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9B2C72" w:rsidRPr="00662EA5">
        <w:t xml:space="preserve"> </w:t>
      </w:r>
      <w:r w:rsidR="009B2C72" w:rsidRPr="00457893">
        <w:rPr>
          <w:rFonts w:hint="eastAsia"/>
        </w:rPr>
        <w:t>r</w:t>
      </w:r>
      <w:r w:rsidR="009B2C72" w:rsidRPr="00662EA5">
        <w:t>elay selection</w:t>
      </w:r>
      <w:r w:rsidR="009B2C72" w:rsidRPr="00457893">
        <w:rPr>
          <w:rFonts w:hint="eastAsia"/>
        </w:rPr>
        <w:t>/reselection</w:t>
      </w:r>
      <w:r>
        <w:rPr>
          <w:rFonts w:eastAsiaTheme="minorEastAsia" w:hint="eastAsia"/>
          <w:lang w:eastAsia="zh-CN"/>
        </w:rPr>
        <w:t>;</w:t>
      </w:r>
    </w:p>
    <w:p w14:paraId="65646622" w14:textId="7979A4BB" w:rsidR="00520253" w:rsidRDefault="00F94FD1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F12A50" w:rsidRPr="00457893">
        <w:rPr>
          <w:rFonts w:hint="eastAsia"/>
        </w:rPr>
        <w:t xml:space="preserve">multi-hop </w:t>
      </w:r>
      <w:r w:rsidR="00520253" w:rsidRPr="00457893">
        <w:rPr>
          <w:rFonts w:hint="eastAsia"/>
        </w:rPr>
        <w:t>unicast</w:t>
      </w:r>
      <w:r w:rsidR="0063286B" w:rsidRPr="00457893">
        <w:rPr>
          <w:rFonts w:hint="eastAsia"/>
        </w:rPr>
        <w:t xml:space="preserve"> mode </w:t>
      </w:r>
      <w:r w:rsidR="00280915">
        <w:rPr>
          <w:rFonts w:eastAsiaTheme="minorEastAsia" w:hint="eastAsia"/>
          <w:lang w:eastAsia="zh-CN"/>
        </w:rPr>
        <w:t xml:space="preserve">layer-3 and layer-2 </w:t>
      </w:r>
      <w:r w:rsidR="00DB1FF0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DB1FF0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142463" w:rsidRPr="00457893">
        <w:rPr>
          <w:rFonts w:hint="eastAsia"/>
        </w:rPr>
        <w:t xml:space="preserve"> communication</w:t>
      </w:r>
      <w:r w:rsidR="003B7D17" w:rsidRPr="00457893">
        <w:rPr>
          <w:rFonts w:hint="eastAsia"/>
        </w:rPr>
        <w:t xml:space="preserve"> (with </w:t>
      </w:r>
      <w:r w:rsidR="003B7D17" w:rsidRPr="00662EA5">
        <w:t xml:space="preserve">IP, Ethernet </w:t>
      </w:r>
      <w:r w:rsidR="003B7D17" w:rsidRPr="00457893">
        <w:rPr>
          <w:rFonts w:hint="eastAsia"/>
        </w:rPr>
        <w:t>or</w:t>
      </w:r>
      <w:r w:rsidR="003B7D17" w:rsidRPr="00662EA5">
        <w:t xml:space="preserve"> </w:t>
      </w:r>
      <w:r w:rsidR="003B7D17" w:rsidRPr="00457893">
        <w:rPr>
          <w:rFonts w:hint="eastAsia"/>
        </w:rPr>
        <w:t>u</w:t>
      </w:r>
      <w:r w:rsidR="003B7D17" w:rsidRPr="00662EA5">
        <w:t>nstructured traffic types</w:t>
      </w:r>
      <w:r w:rsidR="003B7D17" w:rsidRPr="00457893">
        <w:rPr>
          <w:rFonts w:hint="eastAsia"/>
        </w:rPr>
        <w:t>)</w:t>
      </w:r>
      <w:r w:rsidR="00F12A50">
        <w:rPr>
          <w:rFonts w:eastAsiaTheme="minorEastAsia" w:hint="eastAsia"/>
          <w:lang w:eastAsia="zh-CN"/>
        </w:rPr>
        <w:t>;</w:t>
      </w:r>
    </w:p>
    <w:p w14:paraId="116CB103" w14:textId="57D90BA1" w:rsidR="00F12A50" w:rsidRDefault="00F12A50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lang w:eastAsia="zh-CN"/>
        </w:rPr>
        <w:t xml:space="preserve">IP address/prefix allocation </w:t>
      </w:r>
      <w:r>
        <w:rPr>
          <w:rFonts w:eastAsiaTheme="minorEastAsia" w:hint="eastAsia"/>
          <w:lang w:eastAsia="zh-CN"/>
        </w:rPr>
        <w:t>for l</w:t>
      </w:r>
      <w:r>
        <w:rPr>
          <w:lang w:eastAsia="zh-CN"/>
        </w:rPr>
        <w:t>ayer-3 multi-hop UE-to-</w:t>
      </w:r>
      <w:r>
        <w:rPr>
          <w:rFonts w:eastAsiaTheme="minorEastAsia" w:hint="eastAsia"/>
          <w:lang w:eastAsia="zh-CN"/>
        </w:rPr>
        <w:t>n</w:t>
      </w:r>
      <w:r>
        <w:rPr>
          <w:lang w:eastAsia="zh-CN"/>
        </w:rPr>
        <w:t xml:space="preserve">etwork </w:t>
      </w:r>
      <w:r>
        <w:rPr>
          <w:rFonts w:eastAsiaTheme="minorEastAsia" w:hint="eastAsia"/>
          <w:lang w:eastAsia="zh-CN"/>
        </w:rPr>
        <w:t>r</w:t>
      </w:r>
      <w:r>
        <w:rPr>
          <w:lang w:eastAsia="zh-CN"/>
        </w:rPr>
        <w:t>elay</w:t>
      </w:r>
      <w:r>
        <w:rPr>
          <w:rFonts w:eastAsiaTheme="minorEastAsia" w:hint="eastAsia"/>
          <w:lang w:eastAsia="zh-CN"/>
        </w:rPr>
        <w:t xml:space="preserve"> communication;</w:t>
      </w:r>
    </w:p>
    <w:p w14:paraId="4BBAC9B5" w14:textId="71FED093" w:rsidR="00F12A50" w:rsidRPr="00F12A50" w:rsidRDefault="00F12A50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F12A50">
        <w:rPr>
          <w:rFonts w:eastAsiaTheme="minorEastAsia"/>
          <w:lang w:eastAsia="zh-CN"/>
        </w:rPr>
        <w:t xml:space="preserve">end-to-end QoS between </w:t>
      </w:r>
      <w:r>
        <w:rPr>
          <w:rFonts w:eastAsiaTheme="minorEastAsia" w:hint="eastAsia"/>
          <w:lang w:eastAsia="zh-CN"/>
        </w:rPr>
        <w:t>5G ProSe r</w:t>
      </w:r>
      <w:r w:rsidRPr="00F12A50">
        <w:rPr>
          <w:rFonts w:eastAsiaTheme="minorEastAsia"/>
          <w:lang w:eastAsia="zh-CN"/>
        </w:rPr>
        <w:t>emote UE</w:t>
      </w:r>
      <w:r>
        <w:rPr>
          <w:rFonts w:eastAsiaTheme="minorEastAsia"/>
          <w:lang w:eastAsia="zh-CN"/>
        </w:rPr>
        <w:t xml:space="preserve"> and the network via multi-hop UE-to-</w:t>
      </w:r>
      <w:r>
        <w:rPr>
          <w:rFonts w:eastAsiaTheme="minorEastAsia" w:hint="eastAsia"/>
          <w:lang w:eastAsia="zh-CN"/>
        </w:rPr>
        <w:t>n</w:t>
      </w:r>
      <w:r w:rsidRPr="00F12A50">
        <w:rPr>
          <w:rFonts w:eastAsiaTheme="minorEastAsia"/>
          <w:lang w:eastAsia="zh-CN"/>
        </w:rPr>
        <w:t xml:space="preserve">etwork </w:t>
      </w:r>
      <w:r>
        <w:rPr>
          <w:rFonts w:eastAsiaTheme="minorEastAsia" w:hint="eastAsia"/>
          <w:lang w:eastAsia="zh-CN"/>
        </w:rPr>
        <w:t>r</w:t>
      </w:r>
      <w:r w:rsidRPr="00F12A50">
        <w:rPr>
          <w:rFonts w:eastAsiaTheme="minorEastAsia"/>
          <w:lang w:eastAsia="zh-CN"/>
        </w:rPr>
        <w:t>elay</w:t>
      </w:r>
      <w:r>
        <w:rPr>
          <w:rFonts w:eastAsiaTheme="minorEastAsia" w:hint="eastAsia"/>
          <w:lang w:eastAsia="zh-CN"/>
        </w:rPr>
        <w:t>.</w:t>
      </w:r>
    </w:p>
    <w:p w14:paraId="344E1ED6" w14:textId="24CA07DC" w:rsidR="00F12A50" w:rsidRDefault="00C60096" w:rsidP="00C60096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>5G ProSe multi-hop</w:t>
      </w:r>
      <w:r w:rsidRPr="00662EA5">
        <w:rPr>
          <w:rFonts w:eastAsia="宋体" w:hint="eastAsia"/>
          <w:lang w:eastAsia="zh-CN"/>
        </w:rPr>
        <w:t xml:space="preserve"> </w:t>
      </w:r>
      <w:r w:rsidRPr="00054DD7">
        <w:t>UE-to-</w:t>
      </w:r>
      <w:r>
        <w:rPr>
          <w:rFonts w:eastAsiaTheme="minorEastAsia" w:hint="eastAsia"/>
          <w:lang w:eastAsia="zh-CN"/>
        </w:rPr>
        <w:t>UE</w:t>
      </w:r>
      <w:r w:rsidRPr="00054DD7">
        <w:t xml:space="preserve"> </w:t>
      </w:r>
      <w:r>
        <w:rPr>
          <w:rFonts w:eastAsiaTheme="minorEastAsia" w:hint="eastAsia"/>
          <w:lang w:eastAsia="zh-CN"/>
        </w:rPr>
        <w:t>r</w:t>
      </w:r>
      <w:r w:rsidRPr="00054DD7">
        <w:t>elay</w:t>
      </w:r>
      <w:r>
        <w:rPr>
          <w:rFonts w:eastAsia="宋体" w:hint="eastAsia"/>
          <w:lang w:eastAsia="zh-CN"/>
        </w:rPr>
        <w:t xml:space="preserve">, i.e. </w:t>
      </w:r>
      <w:r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end </w:t>
      </w:r>
      <w:r w:rsidRPr="00662EA5">
        <w:rPr>
          <w:rFonts w:eastAsia="宋体"/>
          <w:lang w:eastAsia="ko-KR"/>
        </w:rPr>
        <w:t>UEs via</w:t>
      </w:r>
      <w:r w:rsidRPr="00662EA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more than one</w:t>
      </w:r>
      <w:r w:rsidRPr="00662EA5">
        <w:rPr>
          <w:rFonts w:eastAsia="宋体" w:hint="eastAsia"/>
          <w:lang w:eastAsia="zh-CN"/>
        </w:rPr>
        <w:t xml:space="preserve"> UE-to-UE relay UE over NR PC5 interface, including</w:t>
      </w:r>
      <w:r w:rsidR="00F12A50">
        <w:rPr>
          <w:rFonts w:eastAsia="宋体" w:hint="eastAsia"/>
          <w:lang w:eastAsia="zh-CN"/>
        </w:rPr>
        <w:t>:</w:t>
      </w:r>
    </w:p>
    <w:p w14:paraId="49BC9731" w14:textId="116EB171" w:rsidR="00F12A50" w:rsidRDefault="00F12A50" w:rsidP="00F12A5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C60096" w:rsidRPr="00F12A50">
        <w:rPr>
          <w:rFonts w:eastAsiaTheme="minorEastAsia" w:hint="eastAsia"/>
          <w:lang w:eastAsia="zh-CN"/>
        </w:rPr>
        <w:t xml:space="preserve">multi-hop </w:t>
      </w:r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</w:t>
      </w:r>
      <w:r w:rsidR="00C60096" w:rsidRPr="00F12A50">
        <w:rPr>
          <w:rFonts w:eastAsiaTheme="minorEastAsia" w:hint="eastAsia"/>
          <w:lang w:eastAsia="zh-CN"/>
        </w:rPr>
        <w:t xml:space="preserve"> discovery</w:t>
      </w:r>
      <w:r w:rsidR="00C60096" w:rsidRPr="00662EA5">
        <w:rPr>
          <w:rFonts w:eastAsiaTheme="minorEastAsia" w:hint="eastAsia"/>
          <w:lang w:eastAsia="zh-CN"/>
        </w:rPr>
        <w:t xml:space="preserve"> (both model A and model B)</w:t>
      </w:r>
      <w:r>
        <w:rPr>
          <w:rFonts w:eastAsiaTheme="minorEastAsia" w:hint="eastAsia"/>
          <w:lang w:eastAsia="zh-CN"/>
        </w:rPr>
        <w:t>;</w:t>
      </w:r>
    </w:p>
    <w:p w14:paraId="2EB1A6F9" w14:textId="77777777" w:rsidR="00F12A50" w:rsidRDefault="00F12A50" w:rsidP="00F12A5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F12A50">
        <w:rPr>
          <w:rFonts w:eastAsiaTheme="minorEastAsia" w:hint="eastAsia"/>
          <w:lang w:eastAsia="zh-CN"/>
        </w:rPr>
        <w:t xml:space="preserve">multi-hop </w:t>
      </w:r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 selection</w:t>
      </w:r>
      <w:r w:rsidR="00C60096" w:rsidRPr="00662EA5">
        <w:rPr>
          <w:rFonts w:eastAsiaTheme="minorEastAsia" w:hint="eastAsia"/>
          <w:lang w:eastAsia="zh-CN"/>
        </w:rPr>
        <w:t>/reselection</w:t>
      </w:r>
      <w:r>
        <w:rPr>
          <w:rFonts w:eastAsiaTheme="minorEastAsia" w:hint="eastAsia"/>
          <w:lang w:eastAsia="zh-CN"/>
        </w:rPr>
        <w:t>;</w:t>
      </w:r>
    </w:p>
    <w:p w14:paraId="323E9630" w14:textId="2A750217" w:rsidR="00C60096" w:rsidRDefault="00F12A50" w:rsidP="00F12A5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457893">
        <w:rPr>
          <w:rFonts w:hint="eastAsia"/>
        </w:rPr>
        <w:t xml:space="preserve">multi-hop </w:t>
      </w:r>
      <w:r w:rsidR="00C60096" w:rsidRPr="00F12A50">
        <w:rPr>
          <w:rFonts w:eastAsiaTheme="minorEastAsia" w:hint="eastAsia"/>
          <w:lang w:eastAsia="zh-CN"/>
        </w:rPr>
        <w:t xml:space="preserve">unicast mode layer-3 </w:t>
      </w:r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</w:t>
      </w:r>
      <w:r w:rsidR="00C60096" w:rsidRPr="00F12A50">
        <w:rPr>
          <w:rFonts w:eastAsiaTheme="minorEastAsia" w:hint="eastAsia"/>
          <w:lang w:eastAsia="zh-CN"/>
        </w:rPr>
        <w:t xml:space="preserve"> communication (with </w:t>
      </w:r>
      <w:r w:rsidR="00C60096" w:rsidRPr="00F12A50">
        <w:rPr>
          <w:rFonts w:eastAsiaTheme="minorEastAsia"/>
          <w:lang w:eastAsia="zh-CN"/>
        </w:rPr>
        <w:t xml:space="preserve">IP, Ethernet </w:t>
      </w:r>
      <w:r w:rsidR="00C60096" w:rsidRPr="00662EA5">
        <w:rPr>
          <w:rFonts w:eastAsiaTheme="minorEastAsia" w:hint="eastAsia"/>
          <w:lang w:eastAsia="zh-CN"/>
        </w:rPr>
        <w:t>or</w:t>
      </w:r>
      <w:r w:rsidR="00C60096" w:rsidRPr="00F12A50">
        <w:rPr>
          <w:rFonts w:eastAsiaTheme="minorEastAsia"/>
          <w:lang w:eastAsia="zh-CN"/>
        </w:rPr>
        <w:t xml:space="preserve"> </w:t>
      </w:r>
      <w:r w:rsidR="00C60096" w:rsidRPr="00662EA5">
        <w:rPr>
          <w:rFonts w:eastAsiaTheme="minorEastAsia" w:hint="eastAsia"/>
          <w:lang w:eastAsia="zh-CN"/>
        </w:rPr>
        <w:t>u</w:t>
      </w:r>
      <w:r w:rsidR="00C60096" w:rsidRPr="00F12A50">
        <w:rPr>
          <w:rFonts w:eastAsiaTheme="minorEastAsia"/>
          <w:lang w:eastAsia="zh-CN"/>
        </w:rPr>
        <w:t>nstructured traffic types</w:t>
      </w:r>
      <w:r w:rsidR="00C60096" w:rsidRPr="00F12A50">
        <w:rPr>
          <w:rFonts w:eastAsiaTheme="minorEastAsia" w:hint="eastAsia"/>
          <w:lang w:eastAsia="zh-CN"/>
        </w:rPr>
        <w:t>)</w:t>
      </w:r>
      <w:r w:rsidR="004736F4">
        <w:rPr>
          <w:rFonts w:eastAsiaTheme="minorEastAsia" w:hint="eastAsia"/>
          <w:lang w:eastAsia="zh-CN"/>
        </w:rPr>
        <w:t>;</w:t>
      </w:r>
      <w:r w:rsidR="00621E67">
        <w:rPr>
          <w:rFonts w:eastAsiaTheme="minorEastAsia" w:hint="eastAsia"/>
          <w:lang w:eastAsia="zh-CN"/>
        </w:rPr>
        <w:t xml:space="preserve"> and</w:t>
      </w:r>
    </w:p>
    <w:p w14:paraId="72B87BDF" w14:textId="3A35A171" w:rsidR="00621E67" w:rsidRPr="00621E67" w:rsidRDefault="00621E67" w:rsidP="00F12A5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lang w:eastAsia="ko-KR"/>
        </w:rPr>
        <w:t xml:space="preserve">end-to-end QoS for the </w:t>
      </w:r>
      <w:r>
        <w:rPr>
          <w:rFonts w:eastAsiaTheme="minorEastAsia" w:hint="eastAsia"/>
          <w:lang w:eastAsia="zh-CN"/>
        </w:rPr>
        <w:t>5G ProSe e</w:t>
      </w:r>
      <w:r>
        <w:rPr>
          <w:lang w:eastAsia="ko-KR"/>
        </w:rPr>
        <w:t>nd UEs over the path via multi</w:t>
      </w:r>
      <w:r>
        <w:rPr>
          <w:rFonts w:eastAsiaTheme="minorEastAsia" w:hint="eastAsia"/>
          <w:lang w:eastAsia="zh-CN"/>
        </w:rPr>
        <w:t>ple</w:t>
      </w:r>
      <w:r>
        <w:rPr>
          <w:lang w:eastAsia="ko-KR"/>
        </w:rPr>
        <w:t xml:space="preserve"> 5G ProSe UE-to-UE </w:t>
      </w:r>
      <w:r>
        <w:rPr>
          <w:rFonts w:eastAsiaTheme="minorEastAsia" w:hint="eastAsia"/>
          <w:lang w:eastAsia="zh-CN"/>
        </w:rPr>
        <w:t>r</w:t>
      </w:r>
      <w:r>
        <w:rPr>
          <w:lang w:eastAsia="ko-KR"/>
        </w:rPr>
        <w:t>elay</w:t>
      </w:r>
      <w:r>
        <w:rPr>
          <w:rFonts w:eastAsiaTheme="minorEastAsia" w:hint="eastAsia"/>
          <w:lang w:eastAsia="zh-CN"/>
        </w:rPr>
        <w:t xml:space="preserve"> UEs</w:t>
      </w:r>
      <w:r>
        <w:rPr>
          <w:lang w:eastAsia="ko-KR"/>
        </w:rPr>
        <w:t>, if needed</w:t>
      </w:r>
      <w:r>
        <w:rPr>
          <w:rFonts w:eastAsiaTheme="minorEastAsia" w:hint="eastAsia"/>
          <w:lang w:eastAsia="zh-CN"/>
        </w:rPr>
        <w:t>.</w:t>
      </w:r>
    </w:p>
    <w:p w14:paraId="5BA83B57" w14:textId="53A46008" w:rsidR="0083745A" w:rsidRPr="004736F4" w:rsidRDefault="0083745A" w:rsidP="001F3309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4546CB">
        <w:rPr>
          <w:rFonts w:eastAsiaTheme="minorEastAsia" w:hint="eastAsia"/>
          <w:lang w:eastAsia="zh-CN"/>
        </w:rPr>
        <w:t xml:space="preserve">potential </w:t>
      </w:r>
      <w:r w:rsidR="002F552F" w:rsidRPr="00662EA5">
        <w:rPr>
          <w:rFonts w:eastAsiaTheme="minorEastAsia" w:hint="eastAsia"/>
          <w:lang w:eastAsia="zh-CN"/>
        </w:rPr>
        <w:t xml:space="preserve">update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>for proximity based services in 5GS</w:t>
      </w:r>
      <w:r w:rsidR="00280FBD" w:rsidRPr="00662EA5">
        <w:rPr>
          <w:rFonts w:eastAsiaTheme="minorEastAsia" w:hint="eastAsia"/>
          <w:lang w:eastAsia="zh-CN"/>
        </w:rPr>
        <w:t xml:space="preserve"> Phase </w:t>
      </w:r>
      <w:r w:rsidR="004736F4">
        <w:rPr>
          <w:rFonts w:eastAsiaTheme="minorEastAsia" w:hint="eastAsia"/>
          <w:lang w:eastAsia="zh-CN"/>
        </w:rPr>
        <w:t>3</w:t>
      </w:r>
      <w:r w:rsidR="001F3309" w:rsidRPr="00662EA5">
        <w:rPr>
          <w:rFonts w:eastAsiaTheme="minorEastAsia" w:hint="eastAsia"/>
          <w:lang w:eastAsia="zh-CN"/>
        </w:rPr>
        <w:t xml:space="preserve"> if necessary</w:t>
      </w:r>
      <w:r w:rsidRPr="00662EA5">
        <w:rPr>
          <w:lang w:eastAsia="zh-CN"/>
        </w:rPr>
        <w:t xml:space="preserve">; </w:t>
      </w:r>
      <w:r w:rsidR="004736F4">
        <w:rPr>
          <w:rFonts w:eastAsiaTheme="minorEastAsia" w:hint="eastAsia"/>
          <w:lang w:eastAsia="zh-CN"/>
        </w:rPr>
        <w:t>and</w:t>
      </w:r>
    </w:p>
    <w:p w14:paraId="30A1FE33" w14:textId="6DC309D3" w:rsidR="002B641B" w:rsidRDefault="001F3309" w:rsidP="002B641B">
      <w:pPr>
        <w:pStyle w:val="B1"/>
        <w:rPr>
          <w:rFonts w:eastAsiaTheme="minorEastAsia"/>
          <w:lang w:eastAsia="zh-CN"/>
        </w:rPr>
      </w:pPr>
      <w:bookmarkStart w:id="7" w:name="OLE_LINK22"/>
      <w:bookmarkStart w:id="8" w:name="OLE_LINK23"/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4546CB">
        <w:rPr>
          <w:rFonts w:eastAsiaTheme="minorEastAsia" w:hint="eastAsia"/>
          <w:lang w:eastAsia="zh-CN"/>
        </w:rPr>
        <w:t xml:space="preserve">potential </w:t>
      </w:r>
      <w:r w:rsidRPr="00662EA5">
        <w:rPr>
          <w:lang w:eastAsia="zh-CN"/>
        </w:rPr>
        <w:t>update</w:t>
      </w:r>
      <w:r w:rsidRPr="00662EA5">
        <w:rPr>
          <w:rFonts w:hint="eastAsia"/>
          <w:lang w:eastAsia="zh-CN"/>
        </w:rPr>
        <w:t xml:space="preserve"> </w:t>
      </w:r>
      <w:r w:rsidR="004546CB">
        <w:rPr>
          <w:rFonts w:eastAsiaTheme="minorEastAsia" w:hint="eastAsia"/>
          <w:lang w:eastAsia="zh-CN"/>
        </w:rPr>
        <w:t xml:space="preserve">to </w:t>
      </w:r>
      <w:r w:rsidRPr="00662EA5">
        <w:rPr>
          <w:rFonts w:hint="eastAsia"/>
          <w:lang w:eastAsia="zh-CN"/>
        </w:rPr>
        <w:t xml:space="preserve">NAS </w:t>
      </w:r>
      <w:r w:rsidRPr="00662EA5">
        <w:rPr>
          <w:lang w:eastAsia="zh-CN"/>
        </w:rPr>
        <w:t xml:space="preserve">procedures and </w:t>
      </w:r>
      <w:r w:rsidRPr="00662EA5">
        <w:rPr>
          <w:rFonts w:hint="eastAsia"/>
          <w:lang w:eastAsia="zh-CN"/>
        </w:rPr>
        <w:t>message</w:t>
      </w:r>
      <w:r w:rsidRPr="00662EA5">
        <w:rPr>
          <w:lang w:eastAsia="zh-CN"/>
        </w:rPr>
        <w:t>(s)</w:t>
      </w:r>
      <w:r w:rsidRPr="00662EA5">
        <w:rPr>
          <w:rFonts w:hint="eastAsia"/>
          <w:lang w:eastAsia="zh-CN"/>
        </w:rPr>
        <w:t xml:space="preserve"> </w:t>
      </w:r>
      <w:r w:rsidR="00B40E6D" w:rsidRPr="00662EA5">
        <w:rPr>
          <w:rFonts w:eastAsiaTheme="minorEastAsia" w:hint="eastAsia"/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 xml:space="preserve">for </w:t>
      </w:r>
      <w:r w:rsidRPr="00662EA5">
        <w:rPr>
          <w:lang w:eastAsia="zh-CN"/>
        </w:rPr>
        <w:t>proximity based services in 5GS</w:t>
      </w:r>
      <w:r w:rsidRPr="00662EA5">
        <w:rPr>
          <w:rFonts w:eastAsiaTheme="minorEastAsia" w:hint="eastAsia"/>
          <w:lang w:eastAsia="zh-CN"/>
        </w:rPr>
        <w:t xml:space="preserve"> Phase </w:t>
      </w:r>
      <w:r w:rsidR="004736F4">
        <w:rPr>
          <w:rFonts w:eastAsiaTheme="minorEastAsia" w:hint="eastAsia"/>
          <w:lang w:eastAsia="zh-CN"/>
        </w:rPr>
        <w:t>3</w:t>
      </w:r>
      <w:r w:rsidRPr="00662EA5">
        <w:rPr>
          <w:rFonts w:eastAsiaTheme="minorEastAsia" w:hint="eastAsia"/>
          <w:lang w:eastAsia="zh-CN"/>
        </w:rPr>
        <w:t xml:space="preserve"> if necessary</w:t>
      </w:r>
      <w:bookmarkEnd w:id="7"/>
      <w:bookmarkEnd w:id="8"/>
      <w:r w:rsidR="004736F4">
        <w:rPr>
          <w:rFonts w:eastAsiaTheme="minorEastAsia" w:hint="eastAsia"/>
          <w:lang w:eastAsia="zh-CN"/>
        </w:rPr>
        <w:t>.</w:t>
      </w:r>
    </w:p>
    <w:p w14:paraId="7659FBCB" w14:textId="22EDF084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commentRangeStart w:id="9"/>
      <w:r w:rsidR="0045615C">
        <w:rPr>
          <w:rFonts w:eastAsia="等线" w:hint="eastAsia"/>
          <w:color w:val="000000"/>
          <w:lang w:eastAsia="zh-CN"/>
        </w:rPr>
        <w:t xml:space="preserve">support </w:t>
      </w:r>
      <w:r w:rsidR="0045615C" w:rsidRPr="00662EA5">
        <w:rPr>
          <w:rFonts w:hint="eastAsia"/>
          <w:lang w:eastAsia="zh-CN"/>
        </w:rPr>
        <w:t>proximity based</w:t>
      </w:r>
      <w:r w:rsidR="0045615C" w:rsidRPr="00662EA5">
        <w:t xml:space="preserve"> services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</w:t>
      </w:r>
      <w:commentRangeEnd w:id="9"/>
      <w:r w:rsidR="00BE0732">
        <w:rPr>
          <w:rStyle w:val="a6"/>
        </w:rPr>
        <w:commentReference w:id="9"/>
      </w:r>
      <w:r w:rsidR="0045615C">
        <w:rPr>
          <w:rFonts w:eastAsiaTheme="minorEastAsia" w:hint="eastAsia"/>
          <w:lang w:eastAsia="zh-CN"/>
        </w:rPr>
        <w:t>, including:</w:t>
      </w:r>
    </w:p>
    <w:p w14:paraId="42AF3699" w14:textId="1D30B9AB" w:rsidR="0087212D" w:rsidRDefault="0045615C" w:rsidP="0045615C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87212D" w:rsidRPr="0045615C">
        <w:rPr>
          <w:rFonts w:eastAsiaTheme="minorEastAsia"/>
          <w:lang w:eastAsia="zh-CN"/>
        </w:rPr>
        <w:t>discovery and selection of 5G ProSe UE-to-</w:t>
      </w:r>
      <w:r w:rsidR="0087212D" w:rsidRPr="0045615C">
        <w:rPr>
          <w:rFonts w:eastAsiaTheme="minorEastAsia" w:hint="eastAsia"/>
          <w:lang w:eastAsia="zh-CN"/>
        </w:rPr>
        <w:t>n</w:t>
      </w:r>
      <w:r w:rsidR="0087212D" w:rsidRPr="0045615C">
        <w:rPr>
          <w:rFonts w:eastAsiaTheme="minorEastAsia"/>
          <w:lang w:eastAsia="zh-CN"/>
        </w:rPr>
        <w:t xml:space="preserve">etwork </w:t>
      </w:r>
      <w:r w:rsidR="0087212D" w:rsidRPr="0045615C">
        <w:rPr>
          <w:rFonts w:eastAsiaTheme="minorEastAsia" w:hint="eastAsia"/>
          <w:lang w:eastAsia="zh-CN"/>
        </w:rPr>
        <w:t>r</w:t>
      </w:r>
      <w:r w:rsidR="0087212D" w:rsidRPr="0045615C">
        <w:rPr>
          <w:rFonts w:eastAsiaTheme="minorEastAsia"/>
          <w:lang w:eastAsia="zh-CN"/>
        </w:rPr>
        <w:t>elay</w:t>
      </w:r>
      <w:r w:rsidR="0087212D">
        <w:rPr>
          <w:rFonts w:eastAsiaTheme="minorEastAsia" w:hint="eastAsia"/>
          <w:lang w:eastAsia="zh-CN"/>
        </w:rPr>
        <w:t xml:space="preserve"> UEs</w:t>
      </w:r>
      <w:r w:rsidR="0087212D" w:rsidRPr="0045615C">
        <w:rPr>
          <w:rFonts w:eastAsiaTheme="minorEastAsia"/>
          <w:lang w:eastAsia="zh-CN"/>
        </w:rPr>
        <w:t xml:space="preserve"> that support access to an NPN</w:t>
      </w:r>
      <w:r w:rsidR="0087212D">
        <w:rPr>
          <w:rFonts w:eastAsiaTheme="minorEastAsia" w:hint="eastAsia"/>
          <w:lang w:eastAsia="zh-CN"/>
        </w:rPr>
        <w:t xml:space="preserve"> (</w:t>
      </w:r>
      <w:r w:rsidR="0087212D" w:rsidRPr="0045615C">
        <w:rPr>
          <w:rFonts w:eastAsiaTheme="minorEastAsia"/>
          <w:lang w:eastAsia="zh-CN"/>
        </w:rPr>
        <w:t>e.g. registered to a SNPN and/or camp</w:t>
      </w:r>
      <w:r w:rsidR="0087212D">
        <w:rPr>
          <w:rFonts w:eastAsiaTheme="minorEastAsia" w:hint="eastAsia"/>
          <w:lang w:eastAsia="zh-CN"/>
        </w:rPr>
        <w:t>ed</w:t>
      </w:r>
      <w:r w:rsidR="0087212D" w:rsidRPr="0045615C">
        <w:rPr>
          <w:rFonts w:eastAsiaTheme="minorEastAsia"/>
          <w:lang w:eastAsia="zh-CN"/>
        </w:rPr>
        <w:t xml:space="preserve"> on a CAG cell of a PNI-NPN).</w:t>
      </w:r>
    </w:p>
    <w:p w14:paraId="6362C605" w14:textId="3C9DF852" w:rsidR="0045615C" w:rsidRPr="0045615C" w:rsidRDefault="0045615C" w:rsidP="0045615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 w:rsidR="000F0AE9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</w:t>
      </w:r>
      <w:r>
        <w:rPr>
          <w:noProof/>
          <w:lang w:eastAsia="zh-CN"/>
        </w:rPr>
        <w:t xml:space="preserve">5G ProSe </w:t>
      </w:r>
      <w:r>
        <w:rPr>
          <w:rFonts w:eastAsiaTheme="minorEastAsia" w:hint="eastAsia"/>
          <w:noProof/>
          <w:lang w:eastAsia="zh-CN"/>
        </w:rPr>
        <w:t>la</w:t>
      </w:r>
      <w:r>
        <w:rPr>
          <w:noProof/>
          <w:lang w:eastAsia="zh-CN"/>
        </w:rPr>
        <w:t>yer-3 UE-to-</w:t>
      </w:r>
      <w:r>
        <w:rPr>
          <w:rFonts w:eastAsiaTheme="minorEastAsia" w:hint="eastAsia"/>
          <w:noProof/>
          <w:lang w:eastAsia="zh-CN"/>
        </w:rPr>
        <w:t>n</w:t>
      </w:r>
      <w:r>
        <w:rPr>
          <w:noProof/>
          <w:lang w:eastAsia="zh-CN"/>
        </w:rPr>
        <w:t>etwork relay</w:t>
      </w:r>
      <w:r>
        <w:rPr>
          <w:rFonts w:eastAsiaTheme="minorEastAsia" w:hint="eastAsia"/>
          <w:noProof/>
          <w:lang w:eastAsia="zh-CN"/>
        </w:rPr>
        <w:t xml:space="preserve"> UE</w:t>
      </w:r>
      <w:r>
        <w:rPr>
          <w:noProof/>
          <w:lang w:eastAsia="zh-CN"/>
        </w:rPr>
        <w:t xml:space="preserve"> </w:t>
      </w:r>
      <w:r w:rsidR="000F0AE9">
        <w:rPr>
          <w:noProof/>
          <w:lang w:eastAsia="zh-CN"/>
        </w:rPr>
        <w:t>requir</w:t>
      </w:r>
      <w:r w:rsidR="000F0AE9">
        <w:rPr>
          <w:rFonts w:eastAsiaTheme="minorEastAsia" w:hint="eastAsia"/>
          <w:noProof/>
          <w:lang w:eastAsia="zh-CN"/>
        </w:rPr>
        <w:t>ing the</w:t>
      </w:r>
      <w:r>
        <w:rPr>
          <w:noProof/>
          <w:lang w:eastAsia="zh-CN"/>
        </w:rPr>
        <w:t xml:space="preserve"> CAG</w:t>
      </w:r>
      <w:r>
        <w:rPr>
          <w:rFonts w:eastAsiaTheme="minorEastAsia" w:hint="eastAsia"/>
          <w:noProof/>
          <w:lang w:eastAsia="zh-CN"/>
        </w:rPr>
        <w:t xml:space="preserve"> to access to an PNI-NPN is not supported</w:t>
      </w:r>
      <w:r>
        <w:rPr>
          <w:rFonts w:eastAsiaTheme="minorEastAsia" w:hint="eastAsia"/>
          <w:lang w:eastAsia="zh-CN"/>
        </w:rPr>
        <w:t>.</w:t>
      </w:r>
    </w:p>
    <w:p w14:paraId="1487B877" w14:textId="0BDE04D5" w:rsidR="00607E86" w:rsidRPr="00607E86" w:rsidDel="001F3309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8E30B3">
        <w:rPr>
          <w:rFonts w:eastAsiaTheme="minorEastAsia" w:hint="eastAsia"/>
          <w:lang w:eastAsia="zh-CN"/>
        </w:rPr>
        <w:t xml:space="preserve">potential </w:t>
      </w:r>
      <w:r w:rsidR="0045615C">
        <w:rPr>
          <w:rFonts w:eastAsiaTheme="minorEastAsia" w:hint="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>ProSe communication to cover particular interactions between proximity based services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7B436308" w14:textId="54E33FF1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CT3:</w:t>
      </w:r>
    </w:p>
    <w:p w14:paraId="6FE524AD" w14:textId="7795ED77" w:rsidR="0083745A" w:rsidRPr="00FB7FB0" w:rsidRDefault="0083745A" w:rsidP="00FB7FB0">
      <w:pPr>
        <w:pStyle w:val="B1"/>
        <w:rPr>
          <w:rFonts w:eastAsiaTheme="minorEastAsia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FB7FB0">
        <w:rPr>
          <w:rFonts w:eastAsiaTheme="minorEastAsia" w:hint="eastAsia"/>
          <w:lang w:eastAsia="zh-CN"/>
        </w:rPr>
        <w:t xml:space="preserve">potential </w:t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</w:t>
      </w:r>
      <w:r w:rsidR="00CC5E7F">
        <w:rPr>
          <w:rFonts w:eastAsiaTheme="minorEastAsia" w:hint="eastAsia"/>
          <w:lang w:eastAsia="zh-CN"/>
        </w:rPr>
        <w:t>3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FB7FB0">
        <w:rPr>
          <w:rFonts w:eastAsiaTheme="minorEastAsia"/>
          <w:lang w:eastAsia="zh-CN"/>
        </w:rPr>
        <w:t xml:space="preserve"> for </w:t>
      </w:r>
      <w:r w:rsidR="00CC5E7F">
        <w:rPr>
          <w:rFonts w:eastAsiaTheme="minorEastAsia" w:hint="eastAsia"/>
          <w:lang w:eastAsia="zh-CN"/>
        </w:rPr>
        <w:t>5G ProSe multi-hop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FB7FB0">
        <w:rPr>
          <w:rFonts w:eastAsiaTheme="minorEastAsia" w:hint="eastAsia"/>
          <w:lang w:eastAsia="zh-CN"/>
        </w:rPr>
        <w:t>UE-to-</w:t>
      </w:r>
      <w:r w:rsidR="00CC5E7F" w:rsidRPr="00FB7FB0">
        <w:rPr>
          <w:rFonts w:eastAsiaTheme="minorEastAsia" w:hint="eastAsia"/>
          <w:lang w:eastAsia="zh-CN"/>
        </w:rPr>
        <w:t>network relay and</w:t>
      </w:r>
      <w:r w:rsidR="00CC5E7F">
        <w:rPr>
          <w:rFonts w:eastAsiaTheme="minorEastAsia" w:hint="eastAsia"/>
          <w:lang w:eastAsia="zh-CN"/>
        </w:rPr>
        <w:t xml:space="preserve"> multi-hop</w:t>
      </w:r>
      <w:r w:rsidR="00CC5E7F" w:rsidRPr="00FB7FB0">
        <w:rPr>
          <w:rFonts w:eastAsiaTheme="minorEastAsia"/>
          <w:lang w:eastAsia="zh-CN"/>
        </w:rPr>
        <w:t xml:space="preserve"> </w:t>
      </w:r>
      <w:r w:rsidR="00CC5E7F" w:rsidRPr="00FB7FB0">
        <w:rPr>
          <w:rFonts w:eastAsiaTheme="minorEastAsia" w:hint="eastAsia"/>
          <w:lang w:eastAsia="zh-CN"/>
        </w:rPr>
        <w:t>UE-to-</w:t>
      </w:r>
      <w:r w:rsidR="000E7438" w:rsidRPr="00FB7FB0">
        <w:rPr>
          <w:rFonts w:eastAsiaTheme="minorEastAsia" w:hint="eastAsia"/>
          <w:lang w:eastAsia="zh-CN"/>
        </w:rPr>
        <w:t>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FB7FB0">
        <w:rPr>
          <w:rFonts w:eastAsiaTheme="minorEastAsia"/>
          <w:lang w:eastAsia="zh-CN"/>
        </w:rPr>
        <w:t>relay</w:t>
      </w:r>
      <w:r w:rsidRPr="00FB7FB0">
        <w:rPr>
          <w:rFonts w:eastAsiaTheme="minorEastAsia"/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04DCFD6F" w14:textId="40C59946" w:rsidR="00CC5E7F" w:rsidRPr="00CC5E7F" w:rsidRDefault="0083745A" w:rsidP="00FB7FB0">
      <w:pPr>
        <w:pStyle w:val="B1"/>
        <w:rPr>
          <w:rFonts w:eastAsiaTheme="minorEastAsia"/>
          <w:bCs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FB7FB0">
        <w:rPr>
          <w:rFonts w:eastAsiaTheme="minorEastAsia" w:hint="eastAsia"/>
          <w:lang w:eastAsia="zh-CN"/>
        </w:rPr>
        <w:t xml:space="preserve">potential </w:t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Pr="00662EA5">
        <w:rPr>
          <w:rFonts w:hint="eastAsia"/>
          <w:lang w:eastAsia="zh-CN"/>
        </w:rPr>
        <w:t>proximity based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FB7FB0">
        <w:rPr>
          <w:rFonts w:eastAsiaTheme="minorEastAsia" w:hint="eastAsia"/>
          <w:lang w:eastAsia="zh-CN"/>
        </w:rPr>
        <w:t>3</w:t>
      </w:r>
      <w:r w:rsidR="00B93104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>e.g. p</w:t>
      </w:r>
      <w:r w:rsidR="00B93104" w:rsidRPr="00662EA5">
        <w:rPr>
          <w:rFonts w:eastAsiaTheme="minorEastAsia" w:hint="eastAsia"/>
          <w:lang w:eastAsia="zh-CN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  <w:lang w:eastAsia="zh-CN"/>
        </w:rPr>
        <w:t>network</w:t>
      </w:r>
      <w:r w:rsidR="00B93104" w:rsidRPr="00662EA5">
        <w:rPr>
          <w:rFonts w:eastAsiaTheme="minorEastAsia" w:hint="eastAsia"/>
          <w:lang w:eastAsia="zh-CN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  <w:lang w:eastAsia="zh-CN"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  <w:lang w:eastAsia="zh-CN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  <w:lang w:eastAsia="zh-CN"/>
        </w:rPr>
        <w:t>.</w:t>
      </w:r>
    </w:p>
    <w:p w14:paraId="1EBA85E1" w14:textId="2D18EACD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CT4:</w:t>
      </w:r>
    </w:p>
    <w:p w14:paraId="2D5B1359" w14:textId="0FEF9E06" w:rsidR="0083745A" w:rsidRPr="007923B0" w:rsidRDefault="0083745A" w:rsidP="007923B0">
      <w:pPr>
        <w:pStyle w:val="B1"/>
        <w:rPr>
          <w:rFonts w:eastAsiaTheme="minorEastAsia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7923B0">
        <w:rPr>
          <w:rFonts w:eastAsiaTheme="minorEastAsia" w:hint="eastAsia"/>
          <w:lang w:eastAsia="zh-CN"/>
        </w:rPr>
        <w:t>TBD.</w:t>
      </w:r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5B6579FE" w14:textId="3702A016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lastRenderedPageBreak/>
        <w:t>-</w:t>
      </w:r>
      <w:r w:rsidRPr="00662EA5">
        <w:rPr>
          <w:lang w:eastAsia="zh-CN"/>
        </w:rPr>
        <w:tab/>
      </w:r>
      <w:r w:rsidR="004546CB">
        <w:rPr>
          <w:rFonts w:eastAsiaTheme="minorEastAsia" w:hint="eastAsia"/>
          <w:lang w:eastAsia="zh-CN"/>
        </w:rPr>
        <w:t xml:space="preserve">potential update to </w:t>
      </w:r>
      <w:r w:rsidRPr="00662EA5">
        <w:rPr>
          <w:lang w:eastAsia="zh-CN"/>
        </w:rPr>
        <w:t xml:space="preserve">support of proximity based services in 5GS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4546CB">
        <w:rPr>
          <w:rFonts w:eastAsiaTheme="minorEastAsia" w:hint="eastAsia"/>
          <w:lang w:eastAsia="zh-CN"/>
        </w:rPr>
        <w:t>3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  <w:lang w:eastAsia="zh-CN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  <w:lang w:eastAsia="zh-CN"/>
        </w:rPr>
        <w:t>network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="004C1B50">
        <w:rPr>
          <w:rFonts w:eastAsiaTheme="minorEastAsia" w:hint="eastAsia"/>
          <w:lang w:eastAsia="zh-CN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  <w:lang w:eastAsia="zh-CN"/>
        </w:rPr>
        <w:t xml:space="preserve"> </w:t>
      </w:r>
      <w:r w:rsidR="004C1B50" w:rsidRPr="00662EA5">
        <w:rPr>
          <w:rFonts w:eastAsiaTheme="minorEastAsia" w:hint="eastAsia"/>
          <w:lang w:eastAsia="zh-CN"/>
        </w:rPr>
        <w:t>r</w:t>
      </w:r>
      <w:r w:rsidR="004C1B50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.</w:t>
      </w:r>
    </w:p>
    <w:p w14:paraId="7668ADAD" w14:textId="77777777" w:rsidR="00C21E0F" w:rsidRPr="004546CB" w:rsidRDefault="00C21E0F" w:rsidP="00C9339B">
      <w:pPr>
        <w:pStyle w:val="B1"/>
        <w:rPr>
          <w:lang w:eastAsia="zh-CN"/>
        </w:rPr>
      </w:pP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382A39A2" w:rsidR="00E22F6D" w:rsidRPr="00662EA5" w:rsidRDefault="00167995" w:rsidP="004658BA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support </w:t>
            </w:r>
            <w:r w:rsidR="00180150" w:rsidRPr="00662EA5">
              <w:rPr>
                <w:rFonts w:eastAsiaTheme="minorEastAsia" w:hint="eastAsia"/>
                <w:lang w:eastAsia="zh-CN"/>
              </w:rPr>
              <w:t>p</w:t>
            </w:r>
            <w:r w:rsidR="00180150" w:rsidRPr="00662EA5">
              <w:rPr>
                <w:lang w:eastAsia="zh-CN"/>
              </w:rPr>
              <w:t xml:space="preserve">roximity </w:t>
            </w:r>
            <w:r w:rsidR="00E22F6D" w:rsidRPr="00662EA5">
              <w:rPr>
                <w:lang w:eastAsia="zh-CN"/>
              </w:rPr>
              <w:t>based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(ProSe)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in 5G system(5GS)</w:t>
            </w:r>
            <w:r w:rsidR="00E22F6D" w:rsidRPr="00662EA5">
              <w:rPr>
                <w:rFonts w:hint="eastAsia"/>
                <w:lang w:eastAsia="zh-CN"/>
              </w:rPr>
              <w:t xml:space="preserve">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Phase </w:t>
            </w:r>
            <w:r w:rsidR="00DD0E94">
              <w:rPr>
                <w:rFonts w:eastAsiaTheme="minorEastAsia" w:hint="eastAsia"/>
                <w:lang w:eastAsia="zh-CN"/>
              </w:rPr>
              <w:t>3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rFonts w:hint="eastAsia"/>
                <w:lang w:eastAsia="zh-CN"/>
              </w:rPr>
              <w:t>protocol aspects</w:t>
            </w:r>
            <w:r w:rsidR="0032682A" w:rsidRPr="00662EA5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662EA5" w:rsidDel="001F3309">
              <w:t>ProSe</w:t>
            </w:r>
            <w:r w:rsidR="00DD0E94">
              <w:rPr>
                <w:rFonts w:eastAsiaTheme="minorEastAsia" w:hint="eastAsia"/>
                <w:lang w:eastAsia="zh-CN"/>
              </w:rPr>
              <w:t xml:space="preserve"> multi-hop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4658BA">
              <w:rPr>
                <w:rFonts w:eastAsia="宋体" w:hint="eastAsia"/>
                <w:lang w:eastAsia="zh-CN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4658BA">
              <w:rPr>
                <w:rFonts w:eastAsia="宋体" w:hint="eastAsia"/>
                <w:lang w:eastAsia="zh-CN"/>
              </w:rPr>
              <w:t xml:space="preserve"> and </w:t>
            </w:r>
            <w:r w:rsidR="004658BA">
              <w:rPr>
                <w:rFonts w:eastAsiaTheme="minorEastAsia" w:hint="eastAsia"/>
                <w:lang w:eastAsia="zh-CN"/>
              </w:rPr>
              <w:t>multi-hop</w:t>
            </w:r>
            <w:r w:rsidR="004658B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4658BA" w:rsidRPr="00662EA5">
              <w:rPr>
                <w:rFonts w:eastAsia="宋体" w:hint="eastAsia"/>
                <w:lang w:eastAsia="zh-CN"/>
              </w:rPr>
              <w:t>r</w:t>
            </w:r>
            <w:r w:rsidR="004658BA" w:rsidRPr="00662EA5">
              <w:rPr>
                <w:rFonts w:eastAsia="宋体" w:hint="eastAsia"/>
                <w:lang w:eastAsia="ko-KR"/>
              </w:rPr>
              <w:t>elay</w:t>
            </w:r>
            <w:r w:rsidR="004658BA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B9F3F16" w:rsidR="00E22F6D" w:rsidRPr="00662EA5" w:rsidRDefault="00C3583C" w:rsidP="004546CB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 w:rsidR="004546CB">
              <w:rPr>
                <w:rFonts w:eastAsiaTheme="minorEastAsia" w:hint="eastAsia"/>
                <w:lang w:eastAsia="zh-CN"/>
              </w:rPr>
              <w:t>7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>March</w:t>
            </w:r>
            <w:r w:rsidR="00960793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rPr>
                <w:lang w:eastAsia="zh-CN"/>
              </w:rPr>
              <w:t>202</w:t>
            </w:r>
            <w:r w:rsidR="004546CB">
              <w:rPr>
                <w:rFonts w:eastAsiaTheme="minorEastAsia"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3277E5A8" w:rsidR="00E22F6D" w:rsidRPr="00662EA5" w:rsidRDefault="004546CB" w:rsidP="004546CB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="00285C20" w:rsidRPr="00662EA5">
              <w:t xml:space="preserve">pdate to </w:t>
            </w:r>
            <w:r w:rsidR="00E22F6D" w:rsidRPr="00662EA5">
              <w:rPr>
                <w:lang w:eastAsia="zh-CN"/>
              </w:rPr>
              <w:t xml:space="preserve"> 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5G ProSe </w:t>
            </w:r>
            <w:r w:rsidR="00E22F6D" w:rsidRPr="00662EA5">
              <w:rPr>
                <w:lang w:eastAsia="zh-CN"/>
              </w:rPr>
              <w:t>policies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, e.g. policies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>
              <w:rPr>
                <w:rFonts w:eastAsiaTheme="minorEastAsia" w:hint="eastAsia"/>
                <w:lang w:eastAsia="zh-CN"/>
              </w:rPr>
              <w:t xml:space="preserve"> multi-hop </w:t>
            </w:r>
            <w:r w:rsidR="00180150"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07FDD22E" w:rsidR="00E22F6D" w:rsidRPr="00662EA5" w:rsidRDefault="004A2128" w:rsidP="004546CB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 w:rsidR="004546CB">
              <w:rPr>
                <w:rFonts w:eastAsiaTheme="minorEastAsia" w:hint="eastAsia"/>
                <w:lang w:eastAsia="zh-CN"/>
              </w:rPr>
              <w:t>7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 xml:space="preserve">March </w:t>
            </w:r>
            <w:r w:rsidRPr="00662EA5">
              <w:rPr>
                <w:lang w:eastAsia="zh-CN"/>
              </w:rPr>
              <w:t>202</w:t>
            </w:r>
            <w:r w:rsidR="004546CB">
              <w:rPr>
                <w:rFonts w:eastAsiaTheme="minorEastAsia"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75822FE" w:rsidR="004A2128" w:rsidRPr="00A64167" w:rsidRDefault="008F09D0" w:rsidP="00A64167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>pdate to support interactions between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 w:rsidR="00A64167">
              <w:rPr>
                <w:rFonts w:eastAsiaTheme="minorEastAsia" w:hint="eastAsia"/>
                <w:lang w:eastAsia="zh-CN"/>
              </w:rPr>
              <w:t>3</w:t>
            </w:r>
            <w:r w:rsidR="004A2128" w:rsidRPr="00662EA5">
              <w:t xml:space="preserve"> and the 5GMM and 5GSM</w:t>
            </w:r>
            <w:r>
              <w:rPr>
                <w:rFonts w:eastAsiaTheme="minorEastAsia" w:hint="eastAsia"/>
                <w:lang w:eastAsia="zh-CN"/>
              </w:rPr>
              <w:t xml:space="preserve">, e.g. support </w:t>
            </w:r>
            <w:r w:rsidRPr="00662EA5">
              <w:t>proximity based services in</w:t>
            </w:r>
            <w:r>
              <w:rPr>
                <w:rFonts w:eastAsiaTheme="minorEastAsia" w:hint="eastAsia"/>
                <w:lang w:eastAsia="zh-CN"/>
              </w:rPr>
              <w:t xml:space="preserve"> NPN scenarios</w:t>
            </w:r>
            <w:r w:rsidR="00A64167"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1BF6BD9C" w:rsidR="004A2128" w:rsidRPr="00662EA5" w:rsidRDefault="00A64167" w:rsidP="00D34921">
            <w:pPr>
              <w:spacing w:after="0"/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7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 xml:space="preserve">March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E4F69" w:rsidRPr="00662EA5" w14:paraId="6E792A0E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77777777" w:rsidR="004E4F69" w:rsidRPr="00662EA5" w:rsidRDefault="004E4F69" w:rsidP="004E4F69">
            <w:pPr>
              <w:tabs>
                <w:tab w:val="left" w:pos="1012"/>
              </w:tabs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793EEE1D" w:rsidR="004E4F69" w:rsidRPr="004E4F69" w:rsidRDefault="004E4F69" w:rsidP="004E4F69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>N selection triggered by 5G ProSe communications to cover particular interactions between proximity based services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F84F" w14:textId="03826A62" w:rsidR="004E4F69" w:rsidRPr="00662EA5" w:rsidRDefault="004E4F69" w:rsidP="00FF4165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7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 xml:space="preserve">March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4E4F69" w:rsidRPr="00662EA5" w:rsidRDefault="004E4F69" w:rsidP="00FF4165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0327CB95" w:rsidR="004A2128" w:rsidRPr="00E55444" w:rsidRDefault="00E55444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="004A2128" w:rsidRPr="00662EA5">
              <w:t>pdate to the Nnef_ServiceParameter service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</w:t>
            </w:r>
            <w:r w:rsidR="0051549C">
              <w:rPr>
                <w:rFonts w:eastAsiaTheme="minorEastAsia" w:hint="eastAsia"/>
                <w:lang w:eastAsia="zh-CN"/>
              </w:rPr>
              <w:t xml:space="preserve"> 3</w:t>
            </w:r>
            <w:r w:rsidR="004A2128" w:rsidRPr="00662EA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="004A2128" w:rsidRPr="00662EA5"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from the AF</w:t>
            </w:r>
            <w:r w:rsidR="004A2128" w:rsidRPr="00662EA5">
              <w:t xml:space="preserve"> 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="004A2128" w:rsidRPr="00662EA5">
              <w:rPr>
                <w:rFonts w:eastAsia="宋体" w:hint="eastAsia"/>
                <w:lang w:eastAsia="ko-KR"/>
              </w:rPr>
              <w:t>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4A2128"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518737A0" w:rsidR="004A2128" w:rsidRPr="00662EA5" w:rsidRDefault="0051549C" w:rsidP="00EF1713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7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 xml:space="preserve">March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C04B77C" w:rsidR="004A2128" w:rsidRPr="00662EA5" w:rsidRDefault="0051549C" w:rsidP="0051549C">
            <w:r>
              <w:rPr>
                <w:rFonts w:eastAsiaTheme="minorEastAsia" w:hint="eastAsia"/>
                <w:lang w:eastAsia="zh-CN"/>
              </w:rPr>
              <w:t>Potential u</w:t>
            </w:r>
            <w:r w:rsidR="004A2128" w:rsidRPr="00662EA5">
              <w:t xml:space="preserve">pdate to support proximity based services in 5GS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4A2128" w:rsidRPr="00662EA5">
              <w:t>in UE policy control service</w:t>
            </w:r>
            <w:r w:rsidR="004A2128"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="004A2128" w:rsidRPr="00662EA5">
              <w:t xml:space="preserve"> for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4432BA32" w:rsidR="004A2128" w:rsidRPr="00662EA5" w:rsidRDefault="0051549C" w:rsidP="005C0CDD">
            <w:pPr>
              <w:spacing w:after="0"/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7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 xml:space="preserve">March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55A3075A" w:rsidR="004A2128" w:rsidRPr="00662EA5" w:rsidRDefault="006829BD" w:rsidP="006829B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="004A2128" w:rsidRPr="00662EA5">
              <w:t>pdate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="004A2128" w:rsidRPr="00662EA5">
              <w:rPr>
                <w:rFonts w:eastAsiaTheme="minorEastAsia" w:hint="eastAsia"/>
                <w:lang w:eastAsia="zh-CN"/>
              </w:rPr>
              <w:t>, e.g.</w:t>
            </w:r>
            <w:r w:rsidR="004A2128" w:rsidRPr="00662EA5">
              <w:rPr>
                <w:lang w:eastAsia="zh-CN"/>
              </w:rPr>
              <w:t xml:space="preserve"> configuration </w:t>
            </w:r>
            <w:r w:rsidR="004A2128" w:rsidRPr="00662EA5">
              <w:t xml:space="preserve">for </w:t>
            </w:r>
            <w:r w:rsidRPr="00662EA5">
              <w:t xml:space="preserve">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660028D2" w:rsidR="004A2128" w:rsidRPr="00662EA5" w:rsidRDefault="006829BD" w:rsidP="005C0CDD">
            <w:pPr>
              <w:spacing w:after="0"/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7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 xml:space="preserve">March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  <w:lang w:eastAsia="zh-CN"/>
        </w:rPr>
      </w:pPr>
      <w:r w:rsidRPr="00662EA5">
        <w:rPr>
          <w:rFonts w:hint="eastAsia"/>
          <w:lang w:eastAsia="zh-CN"/>
        </w:rPr>
        <w:t xml:space="preserve">Duan, </w:t>
      </w:r>
      <w:r w:rsidR="00FC62B9" w:rsidRPr="00662EA5">
        <w:rPr>
          <w:rFonts w:hint="eastAsia"/>
          <w:lang w:eastAsia="zh-CN"/>
        </w:rPr>
        <w:t>Xiaoyan</w:t>
      </w:r>
      <w:r w:rsidR="002E43B4" w:rsidRPr="00662EA5">
        <w:rPr>
          <w:lang w:eastAsia="zh-CN"/>
        </w:rPr>
        <w:t>, CATT,</w:t>
      </w:r>
      <w:r w:rsidR="00FC62B9" w:rsidRPr="00662EA5">
        <w:rPr>
          <w:rFonts w:hint="eastAsia"/>
          <w:lang w:eastAsia="zh-CN"/>
        </w:rPr>
        <w:t xml:space="preserve"> </w:t>
      </w:r>
      <w:r w:rsidR="000440B9" w:rsidRPr="00662EA5">
        <w:rPr>
          <w:rFonts w:hint="eastAsia"/>
          <w:lang w:eastAsia="zh-CN"/>
        </w:rPr>
        <w:t>duanxiaoyan@catt.cn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283D3AEA" w:rsidR="00025316" w:rsidRPr="006829BD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OPPO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7EE5C4DF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BE35DA" w:rsidRPr="00662EA5">
              <w:rPr>
                <w:rFonts w:eastAsiaTheme="minorEastAsia" w:hint="eastAsia"/>
                <w:lang w:eastAsia="zh-CN"/>
              </w:rPr>
              <w:t>hina Mobile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4FBEA5F5" w:rsidR="00A93FF8" w:rsidRPr="00662EA5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Telecom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5FF18716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Unicom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4FD84416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t>LG Electronics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36B8EBD1" w:rsidR="007A7F6F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v</w:t>
            </w:r>
            <w:r w:rsidR="006C3A28" w:rsidRPr="00662EA5">
              <w:rPr>
                <w:rFonts w:hint="eastAsia"/>
                <w:lang w:eastAsia="zh-CN"/>
              </w:rPr>
              <w:t>ivo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F3B7303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  <w:lang w:eastAsia="zh-CN"/>
              </w:rPr>
              <w:t>Tencent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7012157F" w:rsidR="007A7F6F" w:rsidRPr="00662EA5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MediaTek Inc.</w:t>
            </w:r>
            <w:r w:rsidR="006829BD">
              <w:rPr>
                <w:rFonts w:eastAsiaTheme="minorEastAsia" w:hint="eastAsia"/>
                <w:lang w:eastAsia="zh-CN"/>
              </w:rPr>
              <w:t xml:space="preserve"> ?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00CFA107" w:rsidR="007A7F6F" w:rsidRPr="00662EA5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ZTE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38612EA2" w:rsidR="007A7F6F" w:rsidRPr="00662EA5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Xiaomi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0346D353" w:rsidR="007A7F6F" w:rsidRPr="00662EA5" w:rsidRDefault="00717277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Apple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F25C741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  <w:lang w:eastAsia="zh-CN"/>
              </w:rPr>
              <w:t>Samsung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7759F9FB" w:rsidR="002334FA" w:rsidRPr="00662EA5" w:rsidRDefault="0078396E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InterDigital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51D7FC35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Huawei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5F357FD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HiSilicon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438383D7" w:rsidR="00A62813" w:rsidRPr="00662EA5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lang w:eastAsia="zh-CN"/>
              </w:rPr>
              <w:t>ASUSTeK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27659D68" w:rsidR="00E01374" w:rsidRPr="00662EA5" w:rsidRDefault="00B60110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Lenovo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00547182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Intel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429329B8" w:rsidR="0025163E" w:rsidRPr="00662EA5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22B4591B" w:rsidR="0025163E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Ericsson</w:t>
            </w:r>
            <w:r w:rsidR="006829BD">
              <w:rPr>
                <w:rFonts w:eastAsiaTheme="minorEastAsia" w:hint="eastAsia"/>
                <w:lang w:eastAsia="zh-CN"/>
              </w:rPr>
              <w:t>?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9" w:author="CATT-dxy" w:date="2024-04-07T18:26:00Z" w:initials="CATT">
    <w:p w14:paraId="78447F43" w14:textId="6AFD2803" w:rsidR="00BE0732" w:rsidRDefault="00BE0732">
      <w:pPr>
        <w:pStyle w:val="a7"/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ee </w:t>
      </w:r>
      <w:r w:rsidRPr="002043DF">
        <w:rPr>
          <w:lang w:eastAsia="zh-CN"/>
        </w:rPr>
        <w:t>TEI19_ProSe_NPN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203430" w14:textId="77777777" w:rsidR="00547D9F" w:rsidRDefault="00547D9F">
      <w:r>
        <w:separator/>
      </w:r>
    </w:p>
  </w:endnote>
  <w:endnote w:type="continuationSeparator" w:id="0">
    <w:p w14:paraId="1F22F2AB" w14:textId="77777777" w:rsidR="00547D9F" w:rsidRDefault="00547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87A10" w14:textId="77777777" w:rsidR="00547D9F" w:rsidRDefault="00547D9F">
      <w:r>
        <w:separator/>
      </w:r>
    </w:p>
  </w:footnote>
  <w:footnote w:type="continuationSeparator" w:id="0">
    <w:p w14:paraId="219D6614" w14:textId="77777777" w:rsidR="00547D9F" w:rsidRDefault="00547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4C6C"/>
    <w:rsid w:val="00533E21"/>
    <w:rsid w:val="0053444C"/>
    <w:rsid w:val="005369CB"/>
    <w:rsid w:val="005379F6"/>
    <w:rsid w:val="00537DF1"/>
    <w:rsid w:val="00541CCC"/>
    <w:rsid w:val="00547D9F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A0C"/>
    <w:rsid w:val="005B40F7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07E86"/>
    <w:rsid w:val="00611EC4"/>
    <w:rsid w:val="00612542"/>
    <w:rsid w:val="00612D55"/>
    <w:rsid w:val="006146D2"/>
    <w:rsid w:val="00615F18"/>
    <w:rsid w:val="00620B3F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6AD2"/>
    <w:rsid w:val="00691333"/>
    <w:rsid w:val="00691A1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12D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16AA6"/>
    <w:rsid w:val="00A226C6"/>
    <w:rsid w:val="00A22DC3"/>
    <w:rsid w:val="00A243E7"/>
    <w:rsid w:val="00A25B78"/>
    <w:rsid w:val="00A27912"/>
    <w:rsid w:val="00A32388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35DA"/>
    <w:rsid w:val="00BE43C5"/>
    <w:rsid w:val="00BE4F4A"/>
    <w:rsid w:val="00BE5D62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07665"/>
    <w:rsid w:val="00E1026B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973B19-952A-4469-9598-004C53B2D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5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CATT-dxy</cp:lastModifiedBy>
  <cp:revision>73</cp:revision>
  <cp:lastPrinted>2000-02-29T10:31:00Z</cp:lastPrinted>
  <dcterms:created xsi:type="dcterms:W3CDTF">2023-10-31T02:38:00Z</dcterms:created>
  <dcterms:modified xsi:type="dcterms:W3CDTF">2024-04-08T11:51:00Z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